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D03EF" w14:textId="7EA7F411" w:rsidR="006B2F86" w:rsidRDefault="00A8205D" w:rsidP="00E71FC3">
      <w:pPr>
        <w:pStyle w:val="NoSpacing"/>
      </w:pPr>
      <w:r>
        <w:rPr>
          <w:u w:val="single"/>
        </w:rPr>
        <w:t>Alice KYME</w:t>
      </w:r>
      <w:r>
        <w:t xml:space="preserve">      (fl.1455)</w:t>
      </w:r>
    </w:p>
    <w:p w14:paraId="0C4B3F4B" w14:textId="3DC7D153" w:rsidR="00A8205D" w:rsidRDefault="00A8205D" w:rsidP="00E71FC3">
      <w:pPr>
        <w:pStyle w:val="NoSpacing"/>
      </w:pPr>
    </w:p>
    <w:p w14:paraId="35B63605" w14:textId="2A4321A1" w:rsidR="00A8205D" w:rsidRDefault="00A8205D" w:rsidP="00E71FC3">
      <w:pPr>
        <w:pStyle w:val="NoSpacing"/>
      </w:pPr>
    </w:p>
    <w:p w14:paraId="6C6DDFB9" w14:textId="2F25367E" w:rsidR="00A8205D" w:rsidRDefault="00A8205D" w:rsidP="00E71FC3">
      <w:pPr>
        <w:pStyle w:val="NoSpacing"/>
      </w:pPr>
      <w:r>
        <w:t xml:space="preserve">= Thomas </w:t>
      </w:r>
      <w:proofErr w:type="spellStart"/>
      <w:r>
        <w:t>Kyme</w:t>
      </w:r>
      <w:proofErr w:type="spellEnd"/>
      <w:r>
        <w:t xml:space="preserve"> of </w:t>
      </w:r>
      <w:proofErr w:type="spellStart"/>
      <w:r>
        <w:t>Frysney</w:t>
      </w:r>
      <w:proofErr w:type="spellEnd"/>
      <w:r>
        <w:t>, Lincolnshire(q.v.).  (C.P.R. 1476-85 p.174)</w:t>
      </w:r>
    </w:p>
    <w:p w14:paraId="41A84814" w14:textId="1EAD297D" w:rsidR="00A8205D" w:rsidRDefault="00A8205D" w:rsidP="00E71FC3">
      <w:pPr>
        <w:pStyle w:val="NoSpacing"/>
      </w:pPr>
      <w:r>
        <w:t xml:space="preserve">Daughter:   Maud(q.v.) = Richard </w:t>
      </w:r>
      <w:proofErr w:type="spellStart"/>
      <w:r>
        <w:t>Massingberd</w:t>
      </w:r>
      <w:proofErr w:type="spellEnd"/>
      <w:r>
        <w:t xml:space="preserve"> of </w:t>
      </w:r>
      <w:proofErr w:type="spellStart"/>
      <w:r>
        <w:t>Gunby</w:t>
      </w:r>
      <w:proofErr w:type="spellEnd"/>
      <w:r>
        <w:t>(q.v.).  (Gentry III p.628)</w:t>
      </w:r>
    </w:p>
    <w:p w14:paraId="741D741A" w14:textId="28FC0587" w:rsidR="00A8205D" w:rsidRDefault="00A8205D" w:rsidP="00E71FC3">
      <w:pPr>
        <w:pStyle w:val="NoSpacing"/>
      </w:pPr>
    </w:p>
    <w:p w14:paraId="676CDE16" w14:textId="5690EE39" w:rsidR="00A8205D" w:rsidRDefault="00A8205D" w:rsidP="00E71FC3">
      <w:pPr>
        <w:pStyle w:val="NoSpacing"/>
      </w:pPr>
    </w:p>
    <w:p w14:paraId="110FE0B2" w14:textId="68A2733A" w:rsidR="00A8205D" w:rsidRPr="00A8205D" w:rsidRDefault="00A8205D" w:rsidP="00E71FC3">
      <w:pPr>
        <w:pStyle w:val="NoSpacing"/>
      </w:pPr>
      <w:r>
        <w:t>23 October 2019</w:t>
      </w:r>
      <w:bookmarkStart w:id="0" w:name="_GoBack"/>
      <w:bookmarkEnd w:id="0"/>
    </w:p>
    <w:sectPr w:rsidR="00A8205D" w:rsidRPr="00A820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108BA" w14:textId="77777777" w:rsidR="00A8205D" w:rsidRDefault="00A8205D" w:rsidP="00E71FC3">
      <w:pPr>
        <w:spacing w:after="0" w:line="240" w:lineRule="auto"/>
      </w:pPr>
      <w:r>
        <w:separator/>
      </w:r>
    </w:p>
  </w:endnote>
  <w:endnote w:type="continuationSeparator" w:id="0">
    <w:p w14:paraId="296BD832" w14:textId="77777777" w:rsidR="00A8205D" w:rsidRDefault="00A820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EA4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84BE9" w14:textId="77777777" w:rsidR="00A8205D" w:rsidRDefault="00A8205D" w:rsidP="00E71FC3">
      <w:pPr>
        <w:spacing w:after="0" w:line="240" w:lineRule="auto"/>
      </w:pPr>
      <w:r>
        <w:separator/>
      </w:r>
    </w:p>
  </w:footnote>
  <w:footnote w:type="continuationSeparator" w:id="0">
    <w:p w14:paraId="7B475658" w14:textId="77777777" w:rsidR="00A8205D" w:rsidRDefault="00A820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05D"/>
    <w:rsid w:val="001A7C09"/>
    <w:rsid w:val="00577BD5"/>
    <w:rsid w:val="00656CBA"/>
    <w:rsid w:val="006A1F77"/>
    <w:rsid w:val="00733BE7"/>
    <w:rsid w:val="00A8205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A5C2F"/>
  <w15:chartTrackingRefBased/>
  <w15:docId w15:val="{A39D160E-A888-491B-8606-93802D23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2019-10-23T21:05:00Z</dcterms:created>
  <dcterms:modified xsi:type="dcterms:W3CDTF">2019-10-23T21:09:00Z</dcterms:modified>
</cp:coreProperties>
</file>